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B12C0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764B12C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B12C1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B12C2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D64ACC">
              <w:rPr>
                <w:b/>
                <w:sz w:val="26"/>
                <w:szCs w:val="26"/>
                <w:lang w:val="en-US"/>
              </w:rPr>
              <w:t>81</w:t>
            </w:r>
          </w:p>
        </w:tc>
      </w:tr>
      <w:tr w:rsidR="00C44B8B" w14:paraId="764B12C6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B12C4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B12C5" w14:textId="77777777" w:rsidR="00C44B8B" w:rsidRPr="00C44B8B" w:rsidRDefault="00504D0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2075447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764B12C7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764B12C8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764B12C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764B12CA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764B12C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764B12CC" w14:textId="77777777" w:rsidR="00C44B8B" w:rsidRPr="00CB6078" w:rsidRDefault="00C44B8B" w:rsidP="00C44B8B"/>
    <w:p w14:paraId="764B12CD" w14:textId="77777777" w:rsidR="00C44B8B" w:rsidRPr="00CB6078" w:rsidRDefault="00C44B8B" w:rsidP="00C44B8B"/>
    <w:p w14:paraId="764B12CE" w14:textId="77777777" w:rsidR="00C44B8B" w:rsidRPr="00CB6078" w:rsidRDefault="00C44B8B" w:rsidP="00C44B8B"/>
    <w:p w14:paraId="764B12C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764B12D0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04D0B">
        <w:rPr>
          <w:b/>
          <w:sz w:val="26"/>
          <w:szCs w:val="26"/>
          <w:u w:val="single"/>
        </w:rPr>
        <w:t>Оголовок ОГ8 3.407.1-143.8.31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764B12D1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64B12D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64B12D3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504D0B">
        <w:rPr>
          <w:b/>
          <w:sz w:val="26"/>
          <w:szCs w:val="26"/>
          <w:u w:val="single"/>
        </w:rPr>
        <w:t>Оголовок ОГ8 3.407.1-143.8.31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504D0B">
        <w:rPr>
          <w:b/>
          <w:sz w:val="26"/>
          <w:szCs w:val="26"/>
          <w:u w:val="single"/>
        </w:rPr>
        <w:t>Номер чертежа типового проекта – 3.407.1-143.8.31</w:t>
      </w:r>
      <w:r w:rsidR="0073431B">
        <w:rPr>
          <w:b/>
          <w:sz w:val="26"/>
          <w:szCs w:val="26"/>
        </w:rPr>
        <w:t>.</w:t>
      </w:r>
      <w:bookmarkEnd w:id="3"/>
    </w:p>
    <w:p w14:paraId="764B12D4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64B12D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764B12D6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764B12D7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764B12D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4B12D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4B12D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64B12D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4B12D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64B12D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64B12D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764B12D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764B12E0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764B12E1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764B12E2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764B12E3" w14:textId="77777777" w:rsidR="007118A9" w:rsidRPr="0073431B" w:rsidRDefault="00504D0B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3.407.1-143.8.31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764B12E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764B12E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764B12E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764B12E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764B12E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764B12E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764B12EA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764B12EB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764B12EC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764B12ED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4B12EE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764B12EF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64B12F0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764B12F1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764B12F2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764B12F3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64B12F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764B12F5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64B12F6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4B12F7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764B12F8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764B12F9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4B12FA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64B12FB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764B12FC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764B12FD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64B12FE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64B12FF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764B1300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764B1301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64B1302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64B130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64B1304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64B1305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4B1306" w14:textId="77777777" w:rsidR="00562D55" w:rsidRPr="00CB6078" w:rsidRDefault="00562D55" w:rsidP="00451C4D">
      <w:pPr>
        <w:rPr>
          <w:sz w:val="26"/>
          <w:szCs w:val="26"/>
        </w:rPr>
      </w:pPr>
    </w:p>
    <w:p w14:paraId="764B1307" w14:textId="77777777" w:rsidR="006D1941" w:rsidRPr="00CB6078" w:rsidRDefault="006D1941" w:rsidP="00451C4D">
      <w:pPr>
        <w:rPr>
          <w:sz w:val="26"/>
          <w:szCs w:val="26"/>
        </w:rPr>
      </w:pPr>
    </w:p>
    <w:p w14:paraId="764B1308" w14:textId="77777777" w:rsidR="001D6900" w:rsidRPr="00CB6078" w:rsidRDefault="001D6900" w:rsidP="00451C4D">
      <w:pPr>
        <w:rPr>
          <w:sz w:val="26"/>
          <w:szCs w:val="26"/>
        </w:rPr>
      </w:pPr>
    </w:p>
    <w:p w14:paraId="764B1309" w14:textId="77777777" w:rsidR="004A2665" w:rsidRPr="00CB6078" w:rsidRDefault="004A2665" w:rsidP="00451C4D">
      <w:pPr>
        <w:rPr>
          <w:sz w:val="26"/>
          <w:szCs w:val="26"/>
        </w:rPr>
      </w:pPr>
    </w:p>
    <w:p w14:paraId="764B130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64B130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764B130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B130F" w14:textId="77777777" w:rsidR="00D13144" w:rsidRDefault="00D13144">
      <w:r>
        <w:separator/>
      </w:r>
    </w:p>
  </w:endnote>
  <w:endnote w:type="continuationSeparator" w:id="0">
    <w:p w14:paraId="764B1310" w14:textId="77777777" w:rsidR="00D13144" w:rsidRDefault="00D13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B130D" w14:textId="77777777" w:rsidR="00D13144" w:rsidRDefault="00D13144">
      <w:r>
        <w:separator/>
      </w:r>
    </w:p>
  </w:footnote>
  <w:footnote w:type="continuationSeparator" w:id="0">
    <w:p w14:paraId="764B130E" w14:textId="77777777" w:rsidR="00D13144" w:rsidRDefault="00D13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B131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64B131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0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2CBD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D0B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14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4ACC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4B12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1F13F-8986-4B93-BF7F-C992130244C3}">
  <ds:schemaRefs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606CD6-7581-4DDD-B0A6-1E5BB4CA0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B239D4-DDA2-4A7B-89AF-364EC8345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247330-4AD0-44FD-96DA-0075D261A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1112</Words>
  <Characters>6339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2015-05-14T07:47:00Z</dcterms:created>
  <dcterms:modified xsi:type="dcterms:W3CDTF">2015-05-14T07:47:00Z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